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C43" w:rsidRPr="003F3694" w:rsidRDefault="00280C43" w:rsidP="008A2CC2">
      <w:pPr>
        <w:pStyle w:val="Heading4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3262CC">
        <w:rPr>
          <w:rFonts w:ascii="Times New Roman" w:hAnsi="Times New Roman" w:cs="Times New Roman"/>
          <w:b w:val="0"/>
          <w:bCs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48.45pt" o:ole="" fillcolor="window">
            <v:imagedata r:id="rId5" o:title=""/>
          </v:shape>
          <o:OLEObject Type="Embed" ProgID="Paint.Picture" ShapeID="_x0000_i1025" DrawAspect="Content" ObjectID="_1637394498" r:id="rId6"/>
        </w:object>
      </w:r>
    </w:p>
    <w:p w:rsidR="00280C43" w:rsidRPr="003262CC" w:rsidRDefault="00280C43" w:rsidP="008A2CC2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280C43" w:rsidRPr="003262CC" w:rsidRDefault="00280C43" w:rsidP="008A2CC2">
      <w:pPr>
        <w:pStyle w:val="Heading3"/>
        <w:spacing w:before="0" w:line="240" w:lineRule="auto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3262CC">
        <w:rPr>
          <w:rFonts w:ascii="Times New Roman" w:hAnsi="Times New Roman" w:cs="Times New Roman"/>
          <w:i/>
          <w:iCs/>
          <w:color w:val="auto"/>
          <w:sz w:val="28"/>
          <w:szCs w:val="28"/>
        </w:rPr>
        <w:t>Пологівська районна рада</w:t>
      </w:r>
    </w:p>
    <w:p w:rsidR="00280C43" w:rsidRPr="003262CC" w:rsidRDefault="00280C43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Запорізької області</w:t>
      </w:r>
    </w:p>
    <w:p w:rsidR="00280C43" w:rsidRPr="003262CC" w:rsidRDefault="00280C43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сьомого скликання</w:t>
      </w:r>
    </w:p>
    <w:p w:rsidR="00280C43" w:rsidRPr="003262CC" w:rsidRDefault="00280C43" w:rsidP="008A2CC2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сорок п</w:t>
      </w:r>
      <w:r>
        <w:rPr>
          <w:b/>
          <w:bCs/>
          <w:i/>
          <w:iCs/>
        </w:rPr>
        <w:t>’</w:t>
      </w:r>
      <w:r>
        <w:rPr>
          <w:b/>
          <w:bCs/>
          <w:i/>
          <w:iCs/>
          <w:sz w:val="28"/>
          <w:szCs w:val="28"/>
        </w:rPr>
        <w:t>ята позачергова</w:t>
      </w:r>
      <w:r w:rsidRPr="003262CC">
        <w:rPr>
          <w:b/>
          <w:bCs/>
          <w:i/>
          <w:iCs/>
          <w:sz w:val="28"/>
          <w:szCs w:val="28"/>
        </w:rPr>
        <w:t xml:space="preserve"> сесія</w:t>
      </w:r>
    </w:p>
    <w:p w:rsidR="00280C43" w:rsidRPr="003262CC" w:rsidRDefault="00280C43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 xml:space="preserve"> </w:t>
      </w:r>
    </w:p>
    <w:p w:rsidR="00280C43" w:rsidRDefault="00280C43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Р і ш е н н я</w:t>
      </w:r>
    </w:p>
    <w:p w:rsidR="00280C43" w:rsidRPr="003262CC" w:rsidRDefault="00280C43" w:rsidP="008A2CC2">
      <w:pPr>
        <w:jc w:val="center"/>
        <w:rPr>
          <w:b/>
          <w:bCs/>
          <w:i/>
          <w:iCs/>
          <w:sz w:val="28"/>
          <w:szCs w:val="28"/>
        </w:rPr>
      </w:pPr>
    </w:p>
    <w:p w:rsidR="00280C43" w:rsidRPr="00060CA0" w:rsidRDefault="00280C43" w:rsidP="008A2CC2">
      <w:pPr>
        <w:rPr>
          <w:sz w:val="28"/>
          <w:szCs w:val="28"/>
          <w:u w:val="single"/>
        </w:rPr>
      </w:pPr>
      <w:r>
        <w:rPr>
          <w:sz w:val="28"/>
          <w:szCs w:val="28"/>
        </w:rPr>
        <w:t>06 грудня</w:t>
      </w:r>
      <w:r w:rsidRPr="00060CA0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060CA0">
        <w:rPr>
          <w:sz w:val="28"/>
          <w:szCs w:val="28"/>
        </w:rPr>
        <w:t xml:space="preserve"> року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060CA0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8</w:t>
      </w:r>
      <w:r w:rsidRPr="00060CA0">
        <w:rPr>
          <w:sz w:val="28"/>
          <w:szCs w:val="28"/>
          <w:u w:val="single"/>
        </w:rPr>
        <w:t xml:space="preserve">   </w:t>
      </w:r>
    </w:p>
    <w:p w:rsidR="00280C43" w:rsidRDefault="00280C43" w:rsidP="008A2CC2">
      <w:pPr>
        <w:jc w:val="both"/>
      </w:pPr>
    </w:p>
    <w:p w:rsidR="00280C43" w:rsidRDefault="00280C43" w:rsidP="001F4749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Про преміювання голови                                                                                      районної ради </w:t>
      </w:r>
    </w:p>
    <w:p w:rsidR="00280C43" w:rsidRDefault="00280C43" w:rsidP="001F4749">
      <w:pPr>
        <w:spacing w:line="240" w:lineRule="exact"/>
        <w:jc w:val="both"/>
        <w:rPr>
          <w:sz w:val="28"/>
          <w:szCs w:val="28"/>
        </w:rPr>
      </w:pPr>
    </w:p>
    <w:p w:rsidR="00280C43" w:rsidRDefault="00280C43" w:rsidP="008A2CC2">
      <w:pPr>
        <w:jc w:val="both"/>
        <w:rPr>
          <w:sz w:val="28"/>
          <w:szCs w:val="28"/>
        </w:rPr>
      </w:pPr>
    </w:p>
    <w:p w:rsidR="00280C43" w:rsidRDefault="00280C43" w:rsidP="008A2C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Бюджетного кодексу України, Закону України «Про Державний бюджет України на 2019 рік», п. 4 ч. 1 ст. 43 Закону України «Про місцеве самоврядування в Україні» та відповідно до постанови   Кабінету Міністрів України від 09 березня 2006 р. №268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>
        <w:rPr>
          <w:color w:val="000000"/>
          <w:sz w:val="28"/>
          <w:szCs w:val="28"/>
        </w:rPr>
        <w:t xml:space="preserve"> (із змінами і доповненнями)</w:t>
      </w:r>
      <w:r>
        <w:rPr>
          <w:sz w:val="28"/>
          <w:szCs w:val="28"/>
        </w:rPr>
        <w:t xml:space="preserve">,  Пологівська районна рада Запорізької області </w:t>
      </w:r>
      <w:r w:rsidRPr="00A9316F">
        <w:rPr>
          <w:sz w:val="28"/>
          <w:szCs w:val="28"/>
        </w:rPr>
        <w:t>вирішила:</w:t>
      </w:r>
    </w:p>
    <w:p w:rsidR="00280C43" w:rsidRDefault="00280C43" w:rsidP="008A2CC2">
      <w:pPr>
        <w:ind w:firstLine="708"/>
        <w:jc w:val="both"/>
        <w:rPr>
          <w:sz w:val="28"/>
          <w:szCs w:val="28"/>
        </w:rPr>
      </w:pPr>
    </w:p>
    <w:p w:rsidR="00280C43" w:rsidRDefault="00280C43" w:rsidP="008A2CC2">
      <w:pPr>
        <w:pStyle w:val="BodyText"/>
        <w:ind w:firstLine="708"/>
        <w:jc w:val="both"/>
        <w:rPr>
          <w:lang w:val="ru-RU"/>
        </w:rPr>
      </w:pPr>
      <w:r>
        <w:t>1.  Преміювати голову районної ради Покутнього О.П. до Дня місцевого самоврядування у розмірі 65 відсотків посадового окладу  у межах економії фонду оплати праці</w:t>
      </w:r>
      <w:r>
        <w:rPr>
          <w:lang w:val="ru-RU"/>
        </w:rPr>
        <w:t>.</w:t>
      </w:r>
    </w:p>
    <w:p w:rsidR="00280C43" w:rsidRPr="00DA43C2" w:rsidRDefault="00280C43" w:rsidP="008A2CC2">
      <w:pPr>
        <w:pStyle w:val="BodyText"/>
        <w:ind w:firstLine="708"/>
        <w:jc w:val="both"/>
        <w:rPr>
          <w:lang w:val="ru-RU"/>
        </w:rPr>
      </w:pPr>
    </w:p>
    <w:p w:rsidR="00280C43" w:rsidRDefault="00280C43" w:rsidP="008A2CC2">
      <w:pPr>
        <w:pStyle w:val="BodyText"/>
        <w:ind w:firstLine="705"/>
        <w:jc w:val="both"/>
      </w:pPr>
      <w:r>
        <w:t>2. Начальнику відділу фінансово-господарського забезпечення, головному бухгалтеру Макушиній В.М. провести розрахунок в межах затвердженого кошторису на оплату праці  поточного  року.</w:t>
      </w:r>
    </w:p>
    <w:p w:rsidR="00280C43" w:rsidRDefault="00280C43" w:rsidP="008A2CC2">
      <w:pPr>
        <w:pStyle w:val="BodyText"/>
      </w:pPr>
    </w:p>
    <w:p w:rsidR="00280C43" w:rsidRDefault="00280C43" w:rsidP="008A2CC2">
      <w:pPr>
        <w:pStyle w:val="BodyText"/>
      </w:pPr>
    </w:p>
    <w:p w:rsidR="00280C43" w:rsidRDefault="00280C43" w:rsidP="008A2CC2">
      <w:pPr>
        <w:pStyle w:val="BodyText"/>
      </w:pPr>
    </w:p>
    <w:p w:rsidR="00280C43" w:rsidRDefault="00280C43" w:rsidP="008A2CC2">
      <w:pPr>
        <w:jc w:val="both"/>
        <w:rPr>
          <w:sz w:val="28"/>
          <w:szCs w:val="28"/>
        </w:rPr>
      </w:pPr>
      <w:r w:rsidRPr="00961996">
        <w:rPr>
          <w:sz w:val="28"/>
          <w:szCs w:val="28"/>
        </w:rPr>
        <w:t xml:space="preserve">Голова ради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9619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961996">
        <w:rPr>
          <w:sz w:val="28"/>
          <w:szCs w:val="28"/>
        </w:rPr>
        <w:t xml:space="preserve">О.П. Покутній </w:t>
      </w:r>
    </w:p>
    <w:p w:rsidR="00280C43" w:rsidRPr="00D61588" w:rsidRDefault="00280C43" w:rsidP="008A2CC2">
      <w:pPr>
        <w:jc w:val="both"/>
        <w:rPr>
          <w:sz w:val="28"/>
          <w:szCs w:val="28"/>
          <w:lang w:val="ru-RU"/>
        </w:rPr>
      </w:pPr>
    </w:p>
    <w:sectPr w:rsidR="00280C43" w:rsidRPr="00D61588" w:rsidSect="00DC2D79">
      <w:pgSz w:w="11906" w:h="16838"/>
      <w:pgMar w:top="899" w:right="851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E4568AE"/>
    <w:multiLevelType w:val="hybridMultilevel"/>
    <w:tmpl w:val="98B49E30"/>
    <w:lvl w:ilvl="0" w:tplc="EA58CA1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16F"/>
    <w:rsid w:val="00007C13"/>
    <w:rsid w:val="00011772"/>
    <w:rsid w:val="000154BB"/>
    <w:rsid w:val="00021A4E"/>
    <w:rsid w:val="00025CB6"/>
    <w:rsid w:val="00036F92"/>
    <w:rsid w:val="00060CA0"/>
    <w:rsid w:val="00060FEC"/>
    <w:rsid w:val="00063B08"/>
    <w:rsid w:val="00066537"/>
    <w:rsid w:val="00076094"/>
    <w:rsid w:val="000A5CC2"/>
    <w:rsid w:val="000B6E50"/>
    <w:rsid w:val="000D4229"/>
    <w:rsid w:val="000D7E46"/>
    <w:rsid w:val="0010079C"/>
    <w:rsid w:val="00121A74"/>
    <w:rsid w:val="00160D4F"/>
    <w:rsid w:val="001900EE"/>
    <w:rsid w:val="00197940"/>
    <w:rsid w:val="001A27EE"/>
    <w:rsid w:val="001C3555"/>
    <w:rsid w:val="001C47DC"/>
    <w:rsid w:val="001C4C6B"/>
    <w:rsid w:val="001D0C07"/>
    <w:rsid w:val="001F4175"/>
    <w:rsid w:val="001F4749"/>
    <w:rsid w:val="00200F98"/>
    <w:rsid w:val="0020463A"/>
    <w:rsid w:val="0020619B"/>
    <w:rsid w:val="002126F1"/>
    <w:rsid w:val="0021398A"/>
    <w:rsid w:val="00213ABC"/>
    <w:rsid w:val="00213EB5"/>
    <w:rsid w:val="002233C1"/>
    <w:rsid w:val="00276F04"/>
    <w:rsid w:val="00280C43"/>
    <w:rsid w:val="00282CB5"/>
    <w:rsid w:val="00284124"/>
    <w:rsid w:val="002B2560"/>
    <w:rsid w:val="002C49EE"/>
    <w:rsid w:val="002C708B"/>
    <w:rsid w:val="00312F13"/>
    <w:rsid w:val="0032288A"/>
    <w:rsid w:val="003262CC"/>
    <w:rsid w:val="00326674"/>
    <w:rsid w:val="00333B97"/>
    <w:rsid w:val="0034007C"/>
    <w:rsid w:val="00340D79"/>
    <w:rsid w:val="00346516"/>
    <w:rsid w:val="00362CE5"/>
    <w:rsid w:val="00380D8D"/>
    <w:rsid w:val="00385D29"/>
    <w:rsid w:val="00395BE2"/>
    <w:rsid w:val="003978ED"/>
    <w:rsid w:val="003A0F12"/>
    <w:rsid w:val="003A51F1"/>
    <w:rsid w:val="003F00A4"/>
    <w:rsid w:val="003F3694"/>
    <w:rsid w:val="00404AC7"/>
    <w:rsid w:val="00415D8D"/>
    <w:rsid w:val="0044176F"/>
    <w:rsid w:val="004626F8"/>
    <w:rsid w:val="00464060"/>
    <w:rsid w:val="004815EB"/>
    <w:rsid w:val="00497891"/>
    <w:rsid w:val="004B6C74"/>
    <w:rsid w:val="004C067D"/>
    <w:rsid w:val="004D34E5"/>
    <w:rsid w:val="00501D37"/>
    <w:rsid w:val="00505298"/>
    <w:rsid w:val="00511644"/>
    <w:rsid w:val="00530BCD"/>
    <w:rsid w:val="005475A5"/>
    <w:rsid w:val="00582884"/>
    <w:rsid w:val="005D2C39"/>
    <w:rsid w:val="005D6234"/>
    <w:rsid w:val="006010CB"/>
    <w:rsid w:val="00605E05"/>
    <w:rsid w:val="0061058F"/>
    <w:rsid w:val="00611B23"/>
    <w:rsid w:val="00625D59"/>
    <w:rsid w:val="00642978"/>
    <w:rsid w:val="00644759"/>
    <w:rsid w:val="00653EC0"/>
    <w:rsid w:val="006639B2"/>
    <w:rsid w:val="00666630"/>
    <w:rsid w:val="00685979"/>
    <w:rsid w:val="006B08CA"/>
    <w:rsid w:val="006C2293"/>
    <w:rsid w:val="006C58E6"/>
    <w:rsid w:val="006D36DD"/>
    <w:rsid w:val="006F1A78"/>
    <w:rsid w:val="006F249A"/>
    <w:rsid w:val="0070798E"/>
    <w:rsid w:val="007321C5"/>
    <w:rsid w:val="00766FF0"/>
    <w:rsid w:val="00775257"/>
    <w:rsid w:val="007A2FD2"/>
    <w:rsid w:val="007A388B"/>
    <w:rsid w:val="007A4B8B"/>
    <w:rsid w:val="007C3658"/>
    <w:rsid w:val="00805A2C"/>
    <w:rsid w:val="00806CC6"/>
    <w:rsid w:val="008143F8"/>
    <w:rsid w:val="00834133"/>
    <w:rsid w:val="00834596"/>
    <w:rsid w:val="00847BA2"/>
    <w:rsid w:val="0086430C"/>
    <w:rsid w:val="00873478"/>
    <w:rsid w:val="00877ABC"/>
    <w:rsid w:val="00883DCF"/>
    <w:rsid w:val="00887017"/>
    <w:rsid w:val="008A2CC2"/>
    <w:rsid w:val="008B542D"/>
    <w:rsid w:val="008B6DE8"/>
    <w:rsid w:val="008E15B8"/>
    <w:rsid w:val="008E619A"/>
    <w:rsid w:val="009014CE"/>
    <w:rsid w:val="00901A60"/>
    <w:rsid w:val="00917B47"/>
    <w:rsid w:val="009255E8"/>
    <w:rsid w:val="009603DD"/>
    <w:rsid w:val="00961996"/>
    <w:rsid w:val="00972CEE"/>
    <w:rsid w:val="0097580B"/>
    <w:rsid w:val="00986374"/>
    <w:rsid w:val="009A27B2"/>
    <w:rsid w:val="009C1B13"/>
    <w:rsid w:val="009C2EF6"/>
    <w:rsid w:val="009D40B3"/>
    <w:rsid w:val="009D6FBC"/>
    <w:rsid w:val="00A137B7"/>
    <w:rsid w:val="00A15F9F"/>
    <w:rsid w:val="00A16D34"/>
    <w:rsid w:val="00A27E72"/>
    <w:rsid w:val="00A3006E"/>
    <w:rsid w:val="00A3713E"/>
    <w:rsid w:val="00A5067E"/>
    <w:rsid w:val="00A52E00"/>
    <w:rsid w:val="00A65BED"/>
    <w:rsid w:val="00A75D48"/>
    <w:rsid w:val="00A807C5"/>
    <w:rsid w:val="00A9316F"/>
    <w:rsid w:val="00AA4A17"/>
    <w:rsid w:val="00AC5116"/>
    <w:rsid w:val="00AD168D"/>
    <w:rsid w:val="00AF22CD"/>
    <w:rsid w:val="00B0286F"/>
    <w:rsid w:val="00B2147A"/>
    <w:rsid w:val="00B4390D"/>
    <w:rsid w:val="00B46DAE"/>
    <w:rsid w:val="00B6516B"/>
    <w:rsid w:val="00B6528D"/>
    <w:rsid w:val="00B80721"/>
    <w:rsid w:val="00B813A2"/>
    <w:rsid w:val="00B835C5"/>
    <w:rsid w:val="00B85042"/>
    <w:rsid w:val="00B90AC9"/>
    <w:rsid w:val="00B9315F"/>
    <w:rsid w:val="00BA756C"/>
    <w:rsid w:val="00BC11D2"/>
    <w:rsid w:val="00BC6237"/>
    <w:rsid w:val="00BE1C27"/>
    <w:rsid w:val="00BE5195"/>
    <w:rsid w:val="00BF3BD7"/>
    <w:rsid w:val="00C27835"/>
    <w:rsid w:val="00C3396C"/>
    <w:rsid w:val="00C36D94"/>
    <w:rsid w:val="00C37E83"/>
    <w:rsid w:val="00C51A17"/>
    <w:rsid w:val="00C76657"/>
    <w:rsid w:val="00C85D0B"/>
    <w:rsid w:val="00C91FD2"/>
    <w:rsid w:val="00CB7298"/>
    <w:rsid w:val="00CC3AE6"/>
    <w:rsid w:val="00CC5DDA"/>
    <w:rsid w:val="00CC7F82"/>
    <w:rsid w:val="00CE4F53"/>
    <w:rsid w:val="00CF4522"/>
    <w:rsid w:val="00CF5FBD"/>
    <w:rsid w:val="00D07259"/>
    <w:rsid w:val="00D14495"/>
    <w:rsid w:val="00D15CE1"/>
    <w:rsid w:val="00D37A78"/>
    <w:rsid w:val="00D45585"/>
    <w:rsid w:val="00D61588"/>
    <w:rsid w:val="00D655B0"/>
    <w:rsid w:val="00D80DB0"/>
    <w:rsid w:val="00D81803"/>
    <w:rsid w:val="00D842C9"/>
    <w:rsid w:val="00D879D9"/>
    <w:rsid w:val="00D9585F"/>
    <w:rsid w:val="00DA43C2"/>
    <w:rsid w:val="00DC2D79"/>
    <w:rsid w:val="00DD0FDD"/>
    <w:rsid w:val="00DE2D7B"/>
    <w:rsid w:val="00DE31DB"/>
    <w:rsid w:val="00DF0F21"/>
    <w:rsid w:val="00DF422F"/>
    <w:rsid w:val="00DF5121"/>
    <w:rsid w:val="00E01EC6"/>
    <w:rsid w:val="00E03540"/>
    <w:rsid w:val="00E0606C"/>
    <w:rsid w:val="00E07432"/>
    <w:rsid w:val="00E1141D"/>
    <w:rsid w:val="00E61612"/>
    <w:rsid w:val="00E63F52"/>
    <w:rsid w:val="00E65AD1"/>
    <w:rsid w:val="00E930EB"/>
    <w:rsid w:val="00EA3CF3"/>
    <w:rsid w:val="00EB272D"/>
    <w:rsid w:val="00EC79AC"/>
    <w:rsid w:val="00EE35D2"/>
    <w:rsid w:val="00F4105A"/>
    <w:rsid w:val="00F42018"/>
    <w:rsid w:val="00F459E3"/>
    <w:rsid w:val="00F45DD5"/>
    <w:rsid w:val="00F70FCF"/>
    <w:rsid w:val="00F91BDD"/>
    <w:rsid w:val="00FB090F"/>
    <w:rsid w:val="00FB74DB"/>
    <w:rsid w:val="00FD639B"/>
    <w:rsid w:val="00FD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16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A9316F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316F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316F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312F13"/>
    <w:pPr>
      <w:spacing w:before="240" w:after="60"/>
      <w:outlineLvl w:val="6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9316F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9316F"/>
    <w:rPr>
      <w:rFonts w:ascii="Cambria" w:hAnsi="Cambria" w:cs="Cambria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9316F"/>
    <w:rPr>
      <w:rFonts w:ascii="Cambria" w:hAnsi="Cambria" w:cs="Cambria"/>
      <w:b/>
      <w:bCs/>
      <w:i/>
      <w:iCs/>
      <w:color w:val="4F81BD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12F13"/>
    <w:rPr>
      <w:rFonts w:ascii="Calibri" w:hAnsi="Calibri" w:cs="Calibri"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A9316F"/>
    <w:rPr>
      <w:sz w:val="28"/>
      <w:szCs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316F"/>
    <w:rPr>
      <w:rFonts w:ascii="Times New Roman" w:hAnsi="Times New Roman" w:cs="Times New Roman"/>
      <w:sz w:val="24"/>
      <w:szCs w:val="24"/>
      <w:lang w:val="uk-UA" w:eastAsia="zh-CN"/>
    </w:rPr>
  </w:style>
  <w:style w:type="paragraph" w:styleId="ListParagraph">
    <w:name w:val="List Paragraph"/>
    <w:basedOn w:val="Normal"/>
    <w:uiPriority w:val="99"/>
    <w:qFormat/>
    <w:rsid w:val="00A9316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C2E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EF6"/>
    <w:rPr>
      <w:rFonts w:ascii="Segoe UI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Normal"/>
    <w:uiPriority w:val="99"/>
    <w:rsid w:val="00F4105A"/>
    <w:pPr>
      <w:suppressAutoHyphens/>
      <w:spacing w:after="120" w:line="480" w:lineRule="auto"/>
    </w:pPr>
    <w:rPr>
      <w:rFonts w:eastAsia="Calibri"/>
      <w:sz w:val="20"/>
      <w:szCs w:val="20"/>
      <w:lang w:eastAsia="zh-CN"/>
    </w:rPr>
  </w:style>
  <w:style w:type="paragraph" w:customStyle="1" w:styleId="1">
    <w:name w:val="Заголовок1"/>
    <w:basedOn w:val="Normal"/>
    <w:next w:val="BodyText"/>
    <w:uiPriority w:val="99"/>
    <w:rsid w:val="00F4105A"/>
    <w:pPr>
      <w:keepNext/>
      <w:suppressAutoHyphens/>
      <w:spacing w:before="240" w:after="120"/>
    </w:pPr>
    <w:rPr>
      <w:rFonts w:eastAsia="DejaVu Sans" w:cs="DejaVu Sans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54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842</Words>
  <Characters>481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admin</cp:lastModifiedBy>
  <cp:revision>9</cp:revision>
  <cp:lastPrinted>2019-12-05T14:39:00Z</cp:lastPrinted>
  <dcterms:created xsi:type="dcterms:W3CDTF">2019-12-05T13:44:00Z</dcterms:created>
  <dcterms:modified xsi:type="dcterms:W3CDTF">2019-12-09T09:02:00Z</dcterms:modified>
</cp:coreProperties>
</file>